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436ACCE3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440F9">
              <w:rPr>
                <w:rFonts w:cs="Arial"/>
              </w:rPr>
              <w:t>06-61-020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6F9E9B73" w:rsidR="00682D2C" w:rsidRPr="00F45CAD" w:rsidRDefault="00A440F9" w:rsidP="002D4CA7">
            <w:r w:rsidRPr="00A440F9">
              <w:t>Ökologische Aufwertung der Steinfurter Aa bei Wettringen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32BE6AFD" w:rsidR="00682D2C" w:rsidRPr="00F45CAD" w:rsidRDefault="00A440F9" w:rsidP="00F875F3">
            <w:r w:rsidRPr="00A440F9">
              <w:t>Erd-, Wasserbau-, Pflanz- und Pflegearbeiten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A440F9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440F9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0F439F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74DFB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440F9"/>
    <w:rsid w:val="00A5084B"/>
    <w:rsid w:val="00A52741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9</cp:revision>
  <cp:lastPrinted>2010-02-09T14:25:00Z</cp:lastPrinted>
  <dcterms:created xsi:type="dcterms:W3CDTF">2019-11-20T09:18:00Z</dcterms:created>
  <dcterms:modified xsi:type="dcterms:W3CDTF">2026-08-28T09:39:00Z</dcterms:modified>
</cp:coreProperties>
</file>